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89304C" w:rsidTr="00B7086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04C" w:rsidRDefault="0089304C" w:rsidP="00D766E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04C" w:rsidRDefault="0089304C" w:rsidP="00D766E1"/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04C" w:rsidRDefault="0089304C" w:rsidP="00D766E1">
            <w:r>
              <w:t xml:space="preserve">Приложение 8 </w:t>
            </w:r>
          </w:p>
        </w:tc>
      </w:tr>
      <w:tr w:rsidR="0089304C" w:rsidTr="00AB470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04C" w:rsidRDefault="0089304C" w:rsidP="00D766E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04C" w:rsidRDefault="0089304C" w:rsidP="00D766E1"/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04C" w:rsidRDefault="0089304C" w:rsidP="00D766E1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9304C" w:rsidTr="00785090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04C" w:rsidRDefault="0089304C" w:rsidP="00D766E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04C" w:rsidRDefault="0089304C" w:rsidP="00D766E1"/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04C" w:rsidRDefault="0089304C" w:rsidP="0089304C">
            <w:r>
              <w:t>от 27 октября 2022 года № 25-270</w:t>
            </w:r>
          </w:p>
        </w:tc>
      </w:tr>
      <w:tr w:rsidR="009541BE" w:rsidTr="009541BE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75E" w:rsidRDefault="003E375E" w:rsidP="00D766E1">
            <w:pPr>
              <w:jc w:val="center"/>
            </w:pPr>
          </w:p>
          <w:p w:rsidR="009541BE" w:rsidRPr="00CE7186" w:rsidRDefault="009541BE" w:rsidP="00D766E1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на 2022 год </w:t>
            </w:r>
          </w:p>
          <w:p w:rsidR="009541BE" w:rsidRDefault="009541BE" w:rsidP="00D766E1">
            <w:pPr>
              <w:jc w:val="center"/>
            </w:pPr>
            <w:r>
              <w:t>и на плановый период 2023 и 2024 годов</w:t>
            </w:r>
          </w:p>
        </w:tc>
      </w:tr>
      <w:tr w:rsidR="009541BE" w:rsidTr="009541B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BE" w:rsidRDefault="009541BE" w:rsidP="00D766E1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BE" w:rsidRDefault="009541BE" w:rsidP="00D766E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BE" w:rsidRDefault="009541BE" w:rsidP="00D766E1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BE" w:rsidRDefault="009541BE" w:rsidP="00D766E1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тыс. руб.</w:t>
            </w:r>
          </w:p>
        </w:tc>
      </w:tr>
      <w:tr w:rsidR="009541BE" w:rsidTr="009541BE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1BE" w:rsidRDefault="009541BE" w:rsidP="00D766E1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1BE" w:rsidRDefault="009541BE" w:rsidP="00D766E1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1BE" w:rsidRDefault="009541BE" w:rsidP="00D766E1">
            <w:pPr>
              <w:jc w:val="center"/>
            </w:pPr>
            <w:r>
              <w:t>2022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1BE" w:rsidRDefault="009541BE" w:rsidP="00D766E1">
            <w:pPr>
              <w:jc w:val="center"/>
            </w:pPr>
            <w:r>
              <w:t>2023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1BE" w:rsidRDefault="009541BE" w:rsidP="00D766E1">
            <w:pPr>
              <w:jc w:val="center"/>
            </w:pPr>
            <w:r>
              <w:t>2024 год</w:t>
            </w:r>
          </w:p>
        </w:tc>
      </w:tr>
      <w:tr w:rsidR="009541BE" w:rsidTr="009541BE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1BE" w:rsidRDefault="009541BE" w:rsidP="00D766E1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1BE" w:rsidRDefault="009541BE" w:rsidP="00D766E1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1BE" w:rsidRDefault="009541BE" w:rsidP="00D766E1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1BE" w:rsidRDefault="009541BE" w:rsidP="00D766E1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1BE" w:rsidRDefault="009541BE" w:rsidP="00D766E1"/>
        </w:tc>
      </w:tr>
    </w:tbl>
    <w:p w:rsidR="009541BE" w:rsidRPr="009541BE" w:rsidRDefault="009541B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9541BE" w:rsidTr="009541BE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541BE" w:rsidRDefault="009541BE" w:rsidP="00D766E1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541BE" w:rsidRDefault="009541BE" w:rsidP="00D766E1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1BE" w:rsidRDefault="009541BE" w:rsidP="00D766E1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1BE" w:rsidRDefault="009541BE" w:rsidP="00D766E1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1BE" w:rsidRDefault="009541BE" w:rsidP="00D766E1">
            <w:pPr>
              <w:jc w:val="center"/>
            </w:pPr>
            <w:r>
              <w:t>5</w:t>
            </w:r>
          </w:p>
        </w:tc>
      </w:tr>
      <w:tr w:rsidR="009541BE" w:rsidTr="009541BE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541BE" w:rsidRDefault="009541BE" w:rsidP="00D766E1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1 077 531,8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0,0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-526 679,8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2 128 320,2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2 050 000,0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2 128 320,2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2 050 000,0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-2 655 000,0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-2 050 000,0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-2 655 000,0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-2 050 000,0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1 551 200,0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1 551 200,0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2 621 200,0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600 000,0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2 621 200,0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600 000,0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600 000,0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056 01 03 01 00 04 2900 710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1 551 200,0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-1 070 000,0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-600 000,0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-1 070 000,0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-600 000,0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-600 000,0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</w:tr>
      <w:tr w:rsidR="009541BE" w:rsidTr="009541B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lastRenderedPageBreak/>
              <w:t>000 01 05 00 00 00 0000 000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9541BE" w:rsidRDefault="009541BE" w:rsidP="00D766E1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135 011,6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</w:tr>
      <w:tr w:rsidR="009541BE" w:rsidTr="009541BE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541BE" w:rsidRDefault="009541BE" w:rsidP="00D766E1">
            <w:pPr>
              <w:jc w:val="center"/>
            </w:pPr>
            <w:r>
              <w:t>000 01 06 00 00 00 0000 000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541BE" w:rsidRDefault="009541BE" w:rsidP="00D766E1">
            <w:r>
              <w:t>Иные 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-82 000,0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541BE" w:rsidRDefault="009541BE" w:rsidP="00D766E1">
            <w:pPr>
              <w:jc w:val="right"/>
            </w:pPr>
            <w:r>
              <w:t> </w:t>
            </w:r>
          </w:p>
        </w:tc>
      </w:tr>
      <w:tr w:rsidR="009541BE" w:rsidTr="009541BE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BE" w:rsidRDefault="009541BE" w:rsidP="00D766E1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BE" w:rsidRDefault="009541BE" w:rsidP="00D766E1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BE" w:rsidRDefault="009541BE" w:rsidP="00D766E1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BE" w:rsidRDefault="009541BE" w:rsidP="00D766E1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1BE" w:rsidRDefault="009541BE" w:rsidP="00D766E1"/>
        </w:tc>
      </w:tr>
    </w:tbl>
    <w:p w:rsidR="009541BE" w:rsidRPr="00EF56C3" w:rsidRDefault="009541BE" w:rsidP="009541BE"/>
    <w:p w:rsidR="00E2598B" w:rsidRPr="009541BE" w:rsidRDefault="00E2598B" w:rsidP="009541BE"/>
    <w:sectPr w:rsidR="00E2598B" w:rsidRPr="009541BE" w:rsidSect="0089304C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0EA" w:rsidRDefault="00AE10EA" w:rsidP="009541BE">
      <w:r>
        <w:separator/>
      </w:r>
    </w:p>
  </w:endnote>
  <w:endnote w:type="continuationSeparator" w:id="1">
    <w:p w:rsidR="00AE10EA" w:rsidRDefault="00AE10EA" w:rsidP="00954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0EA" w:rsidRDefault="00AE10EA" w:rsidP="009541BE">
      <w:r>
        <w:separator/>
      </w:r>
    </w:p>
  </w:footnote>
  <w:footnote w:type="continuationSeparator" w:id="1">
    <w:p w:rsidR="00AE10EA" w:rsidRDefault="00AE10EA" w:rsidP="009541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1BE" w:rsidRDefault="001E132A" w:rsidP="0029316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541B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541BE" w:rsidRDefault="009541B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1BE" w:rsidRDefault="001E132A" w:rsidP="0029316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541B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375E">
      <w:rPr>
        <w:rStyle w:val="a7"/>
        <w:noProof/>
      </w:rPr>
      <w:t>3</w:t>
    </w:r>
    <w:r>
      <w:rPr>
        <w:rStyle w:val="a7"/>
      </w:rPr>
      <w:fldChar w:fldCharType="end"/>
    </w:r>
  </w:p>
  <w:p w:rsidR="009541BE" w:rsidRDefault="009541B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9541BE"/>
    <w:rsid w:val="00147377"/>
    <w:rsid w:val="001E132A"/>
    <w:rsid w:val="0024630A"/>
    <w:rsid w:val="002C3F39"/>
    <w:rsid w:val="002C7A26"/>
    <w:rsid w:val="003D03C3"/>
    <w:rsid w:val="003E375E"/>
    <w:rsid w:val="003F7612"/>
    <w:rsid w:val="006329F8"/>
    <w:rsid w:val="006808C6"/>
    <w:rsid w:val="0089304C"/>
    <w:rsid w:val="009541BE"/>
    <w:rsid w:val="00A24CAF"/>
    <w:rsid w:val="00AE10EA"/>
    <w:rsid w:val="00B66AE0"/>
    <w:rsid w:val="00B912FD"/>
    <w:rsid w:val="00CE7186"/>
    <w:rsid w:val="00D2217E"/>
    <w:rsid w:val="00DD2977"/>
    <w:rsid w:val="00E2598B"/>
    <w:rsid w:val="00F6400A"/>
    <w:rsid w:val="00FB6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41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41BE"/>
  </w:style>
  <w:style w:type="paragraph" w:styleId="a5">
    <w:name w:val="footer"/>
    <w:basedOn w:val="a"/>
    <w:link w:val="a6"/>
    <w:uiPriority w:val="99"/>
    <w:semiHidden/>
    <w:unhideWhenUsed/>
    <w:rsid w:val="009541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41BE"/>
  </w:style>
  <w:style w:type="character" w:styleId="a7">
    <w:name w:val="page number"/>
    <w:basedOn w:val="a0"/>
    <w:uiPriority w:val="99"/>
    <w:semiHidden/>
    <w:unhideWhenUsed/>
    <w:rsid w:val="009541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3</Pages>
  <Words>548</Words>
  <Characters>3129</Characters>
  <Application>Microsoft Office Word</Application>
  <DocSecurity>0</DocSecurity>
  <Lines>26</Lines>
  <Paragraphs>7</Paragraphs>
  <ScaleCrop>false</ScaleCrop>
  <Company/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6</cp:revision>
  <cp:lastPrinted>2022-10-19T14:20:00Z</cp:lastPrinted>
  <dcterms:created xsi:type="dcterms:W3CDTF">2022-10-19T14:18:00Z</dcterms:created>
  <dcterms:modified xsi:type="dcterms:W3CDTF">2022-10-27T06:55:00Z</dcterms:modified>
</cp:coreProperties>
</file>